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9B980" w14:textId="77777777" w:rsidR="001F63D8" w:rsidRDefault="001F63D8" w:rsidP="001F63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UNGLEY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fl.1476)</w:t>
      </w:r>
    </w:p>
    <w:p w14:paraId="261E09B7" w14:textId="77777777" w:rsidR="001F63D8" w:rsidRDefault="001F63D8" w:rsidP="001F63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Girdler.</w:t>
      </w:r>
    </w:p>
    <w:p w14:paraId="69677D61" w14:textId="77777777" w:rsidR="001F63D8" w:rsidRDefault="001F63D8" w:rsidP="001F63D8">
      <w:pPr>
        <w:pStyle w:val="NoSpacing"/>
        <w:rPr>
          <w:rFonts w:cs="Times New Roman"/>
          <w:szCs w:val="24"/>
        </w:rPr>
      </w:pPr>
    </w:p>
    <w:p w14:paraId="4241F284" w14:textId="77777777" w:rsidR="001F63D8" w:rsidRDefault="001F63D8" w:rsidP="001F63D8">
      <w:pPr>
        <w:pStyle w:val="NoSpacing"/>
        <w:rPr>
          <w:rFonts w:cs="Times New Roman"/>
          <w:szCs w:val="24"/>
        </w:rPr>
      </w:pPr>
    </w:p>
    <w:p w14:paraId="77018A97" w14:textId="77777777" w:rsidR="001F63D8" w:rsidRDefault="001F63D8" w:rsidP="001F63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Feb.1476</w:t>
      </w:r>
      <w:r>
        <w:rPr>
          <w:rFonts w:cs="Times New Roman"/>
          <w:szCs w:val="24"/>
        </w:rPr>
        <w:tab/>
        <w:t xml:space="preserve">Gift of his goods and chattels to William </w:t>
      </w:r>
      <w:proofErr w:type="spellStart"/>
      <w:r>
        <w:rPr>
          <w:rFonts w:cs="Times New Roman"/>
          <w:szCs w:val="24"/>
        </w:rPr>
        <w:t>Heryot</w:t>
      </w:r>
      <w:proofErr w:type="spellEnd"/>
      <w:r>
        <w:rPr>
          <w:rFonts w:cs="Times New Roman"/>
          <w:szCs w:val="24"/>
        </w:rPr>
        <w:t xml:space="preserve"> of London, draper(q.v.),</w:t>
      </w:r>
    </w:p>
    <w:p w14:paraId="112EBE7E" w14:textId="77777777" w:rsidR="001F63D8" w:rsidRDefault="001F63D8" w:rsidP="001F63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Blakbourne</w:t>
      </w:r>
      <w:proofErr w:type="spellEnd"/>
      <w:r>
        <w:rPr>
          <w:rFonts w:cs="Times New Roman"/>
          <w:szCs w:val="24"/>
        </w:rPr>
        <w:t xml:space="preserve"> of London, barber(q.v.), Thomas Ewen, grocer(q.v.), and</w:t>
      </w:r>
    </w:p>
    <w:p w14:paraId="494E9029" w14:textId="77777777" w:rsidR="001F63D8" w:rsidRDefault="001F63D8" w:rsidP="001F63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Peter Lucas of London, linendraper(q.v.).</w:t>
      </w:r>
    </w:p>
    <w:p w14:paraId="65FD4B0F" w14:textId="77777777" w:rsidR="001F63D8" w:rsidRDefault="001F63D8" w:rsidP="001F63D8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173)</w:t>
      </w:r>
    </w:p>
    <w:p w14:paraId="41357A4E" w14:textId="77777777" w:rsidR="001F63D8" w:rsidRDefault="001F63D8" w:rsidP="001F63D8">
      <w:pPr>
        <w:pStyle w:val="NoSpacing"/>
        <w:rPr>
          <w:rFonts w:cs="Times New Roman"/>
          <w:szCs w:val="24"/>
        </w:rPr>
      </w:pPr>
    </w:p>
    <w:p w14:paraId="3BA1E5D7" w14:textId="77777777" w:rsidR="001F63D8" w:rsidRDefault="001F63D8" w:rsidP="001F63D8">
      <w:pPr>
        <w:pStyle w:val="NoSpacing"/>
        <w:rPr>
          <w:rFonts w:cs="Times New Roman"/>
          <w:szCs w:val="24"/>
        </w:rPr>
      </w:pPr>
    </w:p>
    <w:p w14:paraId="4CFB4B56" w14:textId="77777777" w:rsidR="001F63D8" w:rsidRDefault="001F63D8" w:rsidP="001F63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May 2023</w:t>
      </w:r>
    </w:p>
    <w:p w14:paraId="087166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68D27" w14:textId="77777777" w:rsidR="001F63D8" w:rsidRDefault="001F63D8" w:rsidP="009139A6">
      <w:r>
        <w:separator/>
      </w:r>
    </w:p>
  </w:endnote>
  <w:endnote w:type="continuationSeparator" w:id="0">
    <w:p w14:paraId="33A7C3EC" w14:textId="77777777" w:rsidR="001F63D8" w:rsidRDefault="001F63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24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7E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65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C8E8F" w14:textId="77777777" w:rsidR="001F63D8" w:rsidRDefault="001F63D8" w:rsidP="009139A6">
      <w:r>
        <w:separator/>
      </w:r>
    </w:p>
  </w:footnote>
  <w:footnote w:type="continuationSeparator" w:id="0">
    <w:p w14:paraId="17BA5168" w14:textId="77777777" w:rsidR="001F63D8" w:rsidRDefault="001F63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1A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7A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F4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3D8"/>
    <w:rsid w:val="000666E0"/>
    <w:rsid w:val="001F63D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70FB5"/>
  <w15:chartTrackingRefBased/>
  <w15:docId w15:val="{B473750F-3B1C-48D4-A237-A8717A4B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2023-05-04T12:01:00Z</dcterms:created>
  <dcterms:modified xsi:type="dcterms:W3CDTF">2023-05-04T12:02:00Z</dcterms:modified>
</cp:coreProperties>
</file>